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415" w:rsidRDefault="00152415" w:rsidP="00152415">
      <w:pPr>
        <w:pStyle w:val="NoSpacing"/>
      </w:pPr>
      <w:r>
        <w:rPr>
          <w:u w:val="single"/>
        </w:rPr>
        <w:t>Thomas BERNARD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52415" w:rsidRDefault="00152415" w:rsidP="00152415">
      <w:pPr>
        <w:pStyle w:val="NoSpacing"/>
      </w:pPr>
    </w:p>
    <w:p w:rsidR="00152415" w:rsidRDefault="00152415" w:rsidP="00152415">
      <w:pPr>
        <w:pStyle w:val="NoSpacing"/>
      </w:pPr>
    </w:p>
    <w:p w:rsidR="00152415" w:rsidRDefault="00152415" w:rsidP="00152415">
      <w:pPr>
        <w:pStyle w:val="NoSpacing"/>
      </w:pPr>
      <w:r>
        <w:t xml:space="preserve">  9 Dec.1423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Lincoln Castle</w:t>
      </w:r>
    </w:p>
    <w:p w:rsidR="00152415" w:rsidRDefault="00152415" w:rsidP="00152415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Scrope</w:t>
      </w:r>
      <w:proofErr w:type="spellEnd"/>
      <w:r>
        <w:t>(q.v.).</w:t>
      </w:r>
    </w:p>
    <w:p w:rsidR="00152415" w:rsidRDefault="00152415" w:rsidP="0015241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22-114)</w:t>
      </w:r>
    </w:p>
    <w:p w:rsidR="00152415" w:rsidRDefault="00152415" w:rsidP="00152415">
      <w:pPr>
        <w:pStyle w:val="NoSpacing"/>
      </w:pPr>
    </w:p>
    <w:p w:rsidR="00152415" w:rsidRDefault="00152415" w:rsidP="00152415">
      <w:pPr>
        <w:pStyle w:val="NoSpacing"/>
      </w:pPr>
    </w:p>
    <w:p w:rsidR="006B2F86" w:rsidRPr="00152415" w:rsidRDefault="00152415" w:rsidP="00152415">
      <w:pPr>
        <w:pStyle w:val="NoSpacing"/>
      </w:pPr>
      <w:r>
        <w:t>24 February 2017</w:t>
      </w:r>
      <w:bookmarkStart w:id="0" w:name="_GoBack"/>
      <w:bookmarkEnd w:id="0"/>
    </w:p>
    <w:sectPr w:rsidR="006B2F86" w:rsidRPr="001524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415" w:rsidRDefault="00152415" w:rsidP="00E71FC3">
      <w:pPr>
        <w:spacing w:after="0" w:line="240" w:lineRule="auto"/>
      </w:pPr>
      <w:r>
        <w:separator/>
      </w:r>
    </w:p>
  </w:endnote>
  <w:endnote w:type="continuationSeparator" w:id="0">
    <w:p w:rsidR="00152415" w:rsidRDefault="001524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415" w:rsidRDefault="00152415" w:rsidP="00E71FC3">
      <w:pPr>
        <w:spacing w:after="0" w:line="240" w:lineRule="auto"/>
      </w:pPr>
      <w:r>
        <w:separator/>
      </w:r>
    </w:p>
  </w:footnote>
  <w:footnote w:type="continuationSeparator" w:id="0">
    <w:p w:rsidR="00152415" w:rsidRDefault="001524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415"/>
    <w:rsid w:val="0015241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B4287"/>
  <w15:chartTrackingRefBased/>
  <w15:docId w15:val="{69559396-D1B4-4827-B7EB-6143A5B4B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2017-02-24T22:17:00Z</dcterms:created>
  <dcterms:modified xsi:type="dcterms:W3CDTF">2017-02-24T22:20:00Z</dcterms:modified>
</cp:coreProperties>
</file>